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C97" w:rsidRDefault="00900C97">
      <w:r w:rsidRPr="004105C3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i1025" type="#_x0000_t75" style="width:413.25pt;height:658.5pt;visibility:visible">
            <v:imagedata r:id="rId6" o:title=""/>
          </v:shape>
        </w:pict>
      </w:r>
    </w:p>
    <w:p w:rsidR="00900C97" w:rsidRDefault="00900C97">
      <w:r w:rsidRPr="004105C3">
        <w:rPr>
          <w:noProof/>
        </w:rPr>
        <w:pict>
          <v:shape id="_x0000_i1026" type="#_x0000_t75" style="width:405pt;height:669.75pt;visibility:visible">
            <v:imagedata r:id="rId7" o:title=""/>
          </v:shape>
        </w:pict>
      </w:r>
    </w:p>
    <w:p w:rsidR="00900C97" w:rsidRDefault="00900C97"/>
    <w:sectPr w:rsidR="00900C97" w:rsidSect="00B14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C97" w:rsidRDefault="00900C97" w:rsidP="00CF226C">
      <w:r>
        <w:separator/>
      </w:r>
    </w:p>
  </w:endnote>
  <w:endnote w:type="continuationSeparator" w:id="0">
    <w:p w:rsidR="00900C97" w:rsidRDefault="00900C97" w:rsidP="00CF22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C97" w:rsidRDefault="00900C97" w:rsidP="00CF226C">
      <w:r>
        <w:separator/>
      </w:r>
    </w:p>
  </w:footnote>
  <w:footnote w:type="continuationSeparator" w:id="0">
    <w:p w:rsidR="00900C97" w:rsidRDefault="00900C97" w:rsidP="00CF22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26C"/>
    <w:rsid w:val="0025265C"/>
    <w:rsid w:val="004105C3"/>
    <w:rsid w:val="004E03C7"/>
    <w:rsid w:val="005E46FB"/>
    <w:rsid w:val="00630789"/>
    <w:rsid w:val="00770D93"/>
    <w:rsid w:val="008507D7"/>
    <w:rsid w:val="008A5A74"/>
    <w:rsid w:val="008E7178"/>
    <w:rsid w:val="00900C97"/>
    <w:rsid w:val="009C52D3"/>
    <w:rsid w:val="00A71ED1"/>
    <w:rsid w:val="00B140BE"/>
    <w:rsid w:val="00CF226C"/>
    <w:rsid w:val="00D24C13"/>
    <w:rsid w:val="00D42819"/>
    <w:rsid w:val="00D64231"/>
    <w:rsid w:val="00DF2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0B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CF22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F226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F22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F226C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CF22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226C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0</Words>
  <Characters>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邬振华</cp:lastModifiedBy>
  <cp:revision>8</cp:revision>
  <dcterms:created xsi:type="dcterms:W3CDTF">2018-11-05T03:23:00Z</dcterms:created>
  <dcterms:modified xsi:type="dcterms:W3CDTF">2018-11-14T02:31:00Z</dcterms:modified>
</cp:coreProperties>
</file>