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532C" w:rsidRDefault="003A532C">
      <w:r w:rsidRPr="00585C97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图片 2" o:spid="_x0000_i1025" type="#_x0000_t75" style="width:413.25pt;height:658.5pt;visibility:visible">
            <v:imagedata r:id="rId6" o:title=""/>
          </v:shape>
        </w:pict>
      </w:r>
    </w:p>
    <w:p w:rsidR="003A532C" w:rsidRDefault="003A532C">
      <w:r w:rsidRPr="00585C97">
        <w:rPr>
          <w:noProof/>
        </w:rPr>
        <w:pict>
          <v:shape id="_x0000_i1026" type="#_x0000_t75" style="width:413.25pt;height:550.5pt;visibility:visible">
            <v:imagedata r:id="rId7" o:title=""/>
          </v:shape>
        </w:pict>
      </w:r>
    </w:p>
    <w:p w:rsidR="003A532C" w:rsidRDefault="003A532C"/>
    <w:sectPr w:rsidR="003A532C" w:rsidSect="00B140B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A532C" w:rsidRDefault="003A532C" w:rsidP="00CF226C">
      <w:r>
        <w:separator/>
      </w:r>
    </w:p>
  </w:endnote>
  <w:endnote w:type="continuationSeparator" w:id="0">
    <w:p w:rsidR="003A532C" w:rsidRDefault="003A532C" w:rsidP="00CF22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A532C" w:rsidRDefault="003A532C" w:rsidP="00CF226C">
      <w:r>
        <w:separator/>
      </w:r>
    </w:p>
  </w:footnote>
  <w:footnote w:type="continuationSeparator" w:id="0">
    <w:p w:rsidR="003A532C" w:rsidRDefault="003A532C" w:rsidP="00CF226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F226C"/>
    <w:rsid w:val="00162DEB"/>
    <w:rsid w:val="0025265C"/>
    <w:rsid w:val="003A532C"/>
    <w:rsid w:val="004E03C7"/>
    <w:rsid w:val="00585C97"/>
    <w:rsid w:val="00770D93"/>
    <w:rsid w:val="008507D7"/>
    <w:rsid w:val="008D2CD1"/>
    <w:rsid w:val="008E7178"/>
    <w:rsid w:val="009113A0"/>
    <w:rsid w:val="009E436A"/>
    <w:rsid w:val="00B014D0"/>
    <w:rsid w:val="00B140BE"/>
    <w:rsid w:val="00CF226C"/>
    <w:rsid w:val="00D24C13"/>
    <w:rsid w:val="00F16A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40BE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CF226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CF226C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CF226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CF226C"/>
    <w:rPr>
      <w:rFonts w:cs="Times New Roman"/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rsid w:val="00CF226C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F226C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2</Pages>
  <Words>0</Words>
  <Characters>4</Characters>
  <Application>Microsoft Office Outlook</Application>
  <DocSecurity>0</DocSecurity>
  <Lines>0</Lines>
  <Paragraphs>0</Paragraphs>
  <ScaleCrop>false</ScaleCrop>
  <Company>微软中国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微软中国</dc:creator>
  <cp:keywords/>
  <dc:description/>
  <cp:lastModifiedBy>邬振华</cp:lastModifiedBy>
  <cp:revision>3</cp:revision>
  <dcterms:created xsi:type="dcterms:W3CDTF">2018-11-05T03:25:00Z</dcterms:created>
  <dcterms:modified xsi:type="dcterms:W3CDTF">2018-11-14T02:32:00Z</dcterms:modified>
</cp:coreProperties>
</file>